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93C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51F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F859B1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859B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859B1" w:rsidRDefault="00F859B1" w:rsidP="00F859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F859B1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859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น.ส.วัฒนาพร สุขพรต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F859B1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092B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092B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5583</w:t>
            </w:r>
          </w:p>
        </w:tc>
      </w:tr>
      <w:tr w:rsidR="002F054A" w:rsidRPr="003B7C5A" w:rsidTr="00092BFD">
        <w:trPr>
          <w:trHeight w:val="1225"/>
        </w:trPr>
        <w:tc>
          <w:tcPr>
            <w:tcW w:w="5812" w:type="dxa"/>
            <w:gridSpan w:val="2"/>
            <w:tcBorders>
              <w:right w:val="nil"/>
            </w:tcBorders>
          </w:tcPr>
          <w:p w:rsidR="00F859B1" w:rsidRDefault="002F054A" w:rsidP="00F859B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859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นางเมตตา อภิรมย์เสมอ</w:t>
            </w:r>
            <w:r w:rsidR="00F859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C7B37" w:rsidRPr="00F859B1" w:rsidRDefault="00F859B1" w:rsidP="00F859B1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.ส.บุญธรรม ใจชื้นดี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ฝ่ายบริหารงานทั่วไป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F859B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859B1"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092B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859B1"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092B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859B1"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5585</w:t>
            </w:r>
          </w:p>
          <w:p w:rsidR="003B7C5A" w:rsidRPr="00F859B1" w:rsidRDefault="006C7B37" w:rsidP="00F859B1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92B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092B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5585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92B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092B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5585</w:t>
            </w:r>
          </w:p>
        </w:tc>
      </w:tr>
      <w:tr w:rsidR="002F054A" w:rsidRPr="003B7C5A" w:rsidTr="00F859B1">
        <w:trPr>
          <w:trHeight w:val="2359"/>
        </w:trPr>
        <w:tc>
          <w:tcPr>
            <w:tcW w:w="9498" w:type="dxa"/>
            <w:gridSpan w:val="3"/>
          </w:tcPr>
          <w:p w:rsidR="002F054A" w:rsidRPr="003B7C5A" w:rsidRDefault="002F054A" w:rsidP="00F859B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859B1" w:rsidRPr="00215E10" w:rsidRDefault="006C7B37" w:rsidP="001334FE">
            <w:pPr>
              <w:pStyle w:val="FootnoteText"/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F859B1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="00F859B1"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859B1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F859B1" w:rsidRDefault="00F859B1" w:rsidP="001334FE">
            <w:pPr>
              <w:pStyle w:val="FootnoteText"/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092BFD">
        <w:trPr>
          <w:trHeight w:val="711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1"/>
              <w:gridCol w:w="7482"/>
            </w:tblGrid>
            <w:tr w:rsidR="00A155E3" w:rsidRPr="003B7C5A" w:rsidTr="00092BFD">
              <w:trPr>
                <w:trHeight w:val="454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859B1" w:rsidRPr="003B7C5A" w:rsidTr="00092BFD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="00E727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F859B1" w:rsidRPr="003B7C5A" w:rsidTr="00092BFD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F859B1" w:rsidRPr="003B7C5A" w:rsidTr="00092BFD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F859B1" w:rsidRPr="003B7C5A" w:rsidTr="00092BFD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F859B1" w:rsidRPr="003B7C5A" w:rsidTr="00092BFD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ินการตามมาตรการ/แนวทาง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ณ </w:t>
                  </w:r>
                  <w:r w:rsidR="00092B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516"/>
              <w:gridCol w:w="1418"/>
              <w:gridCol w:w="1387"/>
              <w:gridCol w:w="1433"/>
            </w:tblGrid>
            <w:tr w:rsidR="002F054A" w:rsidRPr="003B7C5A" w:rsidTr="00940799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1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859B1" w:rsidRPr="003B7C5A" w:rsidTr="00940799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516" w:type="dxa"/>
                </w:tcPr>
                <w:p w:rsidR="00F859B1" w:rsidRPr="00092BFD" w:rsidRDefault="00940799" w:rsidP="00F859B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="00F859B1" w:rsidRPr="00092BF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48C" w:rsidRDefault="00BC348C" w:rsidP="0094079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9407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334FE">
        <w:trPr>
          <w:trHeight w:val="109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C348C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B7C5A" w:rsidRPr="003B7C5A" w:rsidTr="00443533">
        <w:trPr>
          <w:trHeight w:val="1261"/>
        </w:trPr>
        <w:tc>
          <w:tcPr>
            <w:tcW w:w="9498" w:type="dxa"/>
            <w:gridSpan w:val="3"/>
          </w:tcPr>
          <w:p w:rsidR="001334FE" w:rsidRDefault="003B7C5A" w:rsidP="001334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334FE" w:rsidRDefault="001334FE" w:rsidP="001334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BC348C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บุคลากรมีความตระหนักถึงการช่วยกันประหยัดพลังงาน จึงร่วมมือกันดำเนินการตามมมาตรการประหยัดพลังงานโดยการใช้เท่าที่จำเป็น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C348C" w:rsidP="00BC348C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ในแต่ละวันต้องทำงานต่อภายหลังเลิกงาน จึงต้องมีการเปิดใช้เครื่องใช้ไฟฟ้าตามจำเป็น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334FE" w:rsidRDefault="001334FE" w:rsidP="001334FE">
            <w:pPr>
              <w:pStyle w:val="ListParagraph"/>
              <w:numPr>
                <w:ilvl w:val="0"/>
                <w:numId w:val="8"/>
              </w:numPr>
              <w:ind w:left="59" w:firstLine="11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หนังสือบันทึกที่ ศธ 0503(1)/107 ลงวันที่ 18 เมษายน 2562 เรื่อง การจัดทำประกาศมาตรการ/</w:t>
            </w:r>
          </w:p>
          <w:p w:rsidR="001334FE" w:rsidRDefault="001334FE" w:rsidP="001334FE">
            <w:pPr>
              <w:pStyle w:val="ListParagraph"/>
              <w:tabs>
                <w:tab w:val="left" w:pos="626"/>
                <w:tab w:val="left" w:pos="909"/>
              </w:tabs>
              <w:ind w:left="59" w:hanging="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แนวทางการประหยัดพลังงานไฟฟ้าประจำปีงบประมาณ พ.ศ. 2562</w:t>
            </w:r>
          </w:p>
          <w:p w:rsidR="001334FE" w:rsidRDefault="001334FE" w:rsidP="001334FE">
            <w:pPr>
              <w:pStyle w:val="ListParagraph"/>
              <w:numPr>
                <w:ilvl w:val="0"/>
                <w:numId w:val="8"/>
              </w:numPr>
              <w:ind w:left="59" w:firstLine="11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ประกาศสำนักนโยบายและแผนการอุดมศึกษา เรื่อง มาตรการประหยัดพลังงาน ประจำปีงบประมาณ พ.ศ. 2562</w:t>
            </w:r>
          </w:p>
          <w:p w:rsidR="00BC348C" w:rsidRPr="001334FE" w:rsidRDefault="001334FE" w:rsidP="001334FE">
            <w:pPr>
              <w:pStyle w:val="ListParagraph"/>
              <w:numPr>
                <w:ilvl w:val="0"/>
                <w:numId w:val="8"/>
              </w:numPr>
              <w:ind w:left="59" w:firstLine="1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34F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เอกสารมาตรการแนวทางให้ข้าราชการลูกจ้างประจำสำนัก/หน่วยงานได้ทราบโดยทั่วกัน </w:t>
            </w:r>
            <w:r w:rsidR="008270C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334F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พร้อมเอกสารอ้างอิง บุคลากรไม่น้อยกว่าร้อยละ 80 ของบุคลากรสำนักที่มีความพึงพอใจต่อมาตรการประหยัดพลังงาน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727B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1B7" w:rsidRDefault="00A561B7">
      <w:r>
        <w:separator/>
      </w:r>
    </w:p>
  </w:endnote>
  <w:endnote w:type="continuationSeparator" w:id="0">
    <w:p w:rsidR="00A561B7" w:rsidRDefault="00A5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1B7" w:rsidRDefault="00A561B7">
      <w:r>
        <w:separator/>
      </w:r>
    </w:p>
  </w:footnote>
  <w:footnote w:type="continuationSeparator" w:id="0">
    <w:p w:rsidR="00A561B7" w:rsidRDefault="00A5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5190" w:rsidRDefault="005E5190" w:rsidP="005E519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5E5190" w:rsidRDefault="005E5190" w:rsidP="005E519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E5190" w:rsidRDefault="005E5190" w:rsidP="005E519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5E5190" w:rsidRDefault="005E5190" w:rsidP="005E519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5F4E38"/>
    <w:multiLevelType w:val="hybridMultilevel"/>
    <w:tmpl w:val="9112F504"/>
    <w:lvl w:ilvl="0" w:tplc="8B0A60DE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2BF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34FE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06E0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533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1FE3"/>
    <w:rsid w:val="0057115A"/>
    <w:rsid w:val="005725B6"/>
    <w:rsid w:val="0058298B"/>
    <w:rsid w:val="00593CAF"/>
    <w:rsid w:val="00596721"/>
    <w:rsid w:val="005B1BF3"/>
    <w:rsid w:val="005B60E0"/>
    <w:rsid w:val="005B7119"/>
    <w:rsid w:val="005C07F8"/>
    <w:rsid w:val="005C159C"/>
    <w:rsid w:val="005D7E04"/>
    <w:rsid w:val="005E5190"/>
    <w:rsid w:val="005F05DA"/>
    <w:rsid w:val="0060158F"/>
    <w:rsid w:val="0061749F"/>
    <w:rsid w:val="006226B9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4D02"/>
    <w:rsid w:val="007E6D75"/>
    <w:rsid w:val="007F194B"/>
    <w:rsid w:val="007F3961"/>
    <w:rsid w:val="007F7EA2"/>
    <w:rsid w:val="00802C6A"/>
    <w:rsid w:val="00815B1B"/>
    <w:rsid w:val="008270C9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38D9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0799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561B7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348C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27BE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9B1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4538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FFE3A-7A11-4C72-B6D5-867C7DC5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12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11</cp:revision>
  <cp:lastPrinted>2018-04-05T01:06:00Z</cp:lastPrinted>
  <dcterms:created xsi:type="dcterms:W3CDTF">2019-05-17T02:17:00Z</dcterms:created>
  <dcterms:modified xsi:type="dcterms:W3CDTF">2019-09-03T03:54:00Z</dcterms:modified>
</cp:coreProperties>
</file>